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6" w:rsidRPr="004364E5" w:rsidRDefault="004364E5" w:rsidP="004364E5">
      <w:pPr>
        <w:spacing w:line="360" w:lineRule="auto"/>
        <w:ind w:left="2124"/>
        <w:rPr>
          <w:rFonts w:asciiTheme="majorHAnsi" w:hAnsiTheme="majorHAnsi"/>
          <w:b/>
          <w:sz w:val="30"/>
          <w:szCs w:val="30"/>
        </w:rPr>
      </w:pPr>
      <w:r>
        <w:rPr>
          <w:rFonts w:asciiTheme="majorHAnsi" w:hAnsiTheme="majorHAnsi"/>
          <w:b/>
          <w:sz w:val="30"/>
          <w:szCs w:val="30"/>
        </w:rPr>
        <w:t xml:space="preserve">  </w:t>
      </w:r>
      <w:r w:rsidR="006B4F16" w:rsidRPr="004364E5">
        <w:rPr>
          <w:rFonts w:asciiTheme="majorHAnsi" w:hAnsiTheme="majorHAnsi"/>
          <w:b/>
          <w:sz w:val="30"/>
          <w:szCs w:val="30"/>
        </w:rPr>
        <w:t>ИНДИВИДУАЛНО КЛАСИРАНЕ</w:t>
      </w:r>
    </w:p>
    <w:p w:rsidR="006B4F16" w:rsidRPr="004364E5" w:rsidRDefault="00347F56" w:rsidP="004364E5">
      <w:pPr>
        <w:spacing w:line="360" w:lineRule="auto"/>
        <w:ind w:hanging="180"/>
        <w:jc w:val="center"/>
        <w:rPr>
          <w:rFonts w:asciiTheme="majorHAnsi" w:hAnsiTheme="majorHAnsi"/>
          <w:b/>
          <w:sz w:val="30"/>
          <w:szCs w:val="30"/>
        </w:rPr>
      </w:pPr>
      <w:r w:rsidRPr="004364E5">
        <w:rPr>
          <w:rFonts w:asciiTheme="majorHAnsi" w:hAnsiTheme="majorHAnsi"/>
          <w:b/>
          <w:sz w:val="30"/>
          <w:szCs w:val="30"/>
        </w:rPr>
        <w:t>ДЕВОЙКИ</w:t>
      </w:r>
      <w:r w:rsidR="006B4F16" w:rsidRPr="004364E5">
        <w:rPr>
          <w:rFonts w:asciiTheme="majorHAnsi" w:hAnsiTheme="majorHAnsi"/>
          <w:b/>
          <w:sz w:val="30"/>
          <w:szCs w:val="30"/>
        </w:rPr>
        <w:t xml:space="preserve"> ДЛОП </w:t>
      </w:r>
      <w:r w:rsidR="00790EC8" w:rsidRPr="004364E5">
        <w:rPr>
          <w:rFonts w:asciiTheme="majorHAnsi" w:hAnsiTheme="majorHAnsi"/>
          <w:b/>
          <w:sz w:val="30"/>
          <w:szCs w:val="30"/>
        </w:rPr>
        <w:t>2</w:t>
      </w:r>
      <w:r w:rsidR="006B4F16" w:rsidRPr="004364E5">
        <w:rPr>
          <w:rFonts w:asciiTheme="majorHAnsi" w:hAnsiTheme="majorHAnsi"/>
          <w:b/>
          <w:sz w:val="30"/>
          <w:szCs w:val="30"/>
        </w:rPr>
        <w:t xml:space="preserve"> КРЪГ</w:t>
      </w:r>
    </w:p>
    <w:p w:rsidR="006B4F16" w:rsidRPr="004364E5" w:rsidRDefault="00347F56" w:rsidP="004364E5">
      <w:pPr>
        <w:spacing w:line="360" w:lineRule="auto"/>
        <w:ind w:hanging="180"/>
        <w:jc w:val="center"/>
        <w:rPr>
          <w:rFonts w:asciiTheme="majorHAnsi" w:hAnsiTheme="majorHAnsi"/>
          <w:b/>
          <w:sz w:val="30"/>
          <w:szCs w:val="30"/>
        </w:rPr>
      </w:pPr>
      <w:r w:rsidRPr="004364E5">
        <w:rPr>
          <w:rFonts w:asciiTheme="majorHAnsi" w:hAnsiTheme="majorHAnsi"/>
          <w:b/>
          <w:sz w:val="30"/>
          <w:szCs w:val="30"/>
        </w:rPr>
        <w:t>29.11-01</w:t>
      </w:r>
      <w:r w:rsidR="008102F6" w:rsidRPr="004364E5">
        <w:rPr>
          <w:rFonts w:asciiTheme="majorHAnsi" w:hAnsiTheme="majorHAnsi"/>
          <w:b/>
          <w:sz w:val="30"/>
          <w:szCs w:val="30"/>
        </w:rPr>
        <w:t>.12</w:t>
      </w:r>
      <w:r w:rsidR="006B4F16" w:rsidRPr="004364E5">
        <w:rPr>
          <w:rFonts w:asciiTheme="majorHAnsi" w:hAnsiTheme="majorHAnsi"/>
          <w:b/>
          <w:sz w:val="30"/>
          <w:szCs w:val="30"/>
        </w:rPr>
        <w:t>.2022 г.</w:t>
      </w:r>
      <w:r w:rsidR="00790EC8" w:rsidRPr="004364E5">
        <w:rPr>
          <w:rFonts w:asciiTheme="majorHAnsi" w:hAnsiTheme="majorHAnsi"/>
          <w:b/>
          <w:sz w:val="30"/>
          <w:szCs w:val="30"/>
        </w:rPr>
        <w:t xml:space="preserve">, гр. </w:t>
      </w:r>
      <w:r w:rsidR="008102F6" w:rsidRPr="004364E5">
        <w:rPr>
          <w:rFonts w:asciiTheme="majorHAnsi" w:hAnsiTheme="majorHAnsi"/>
          <w:b/>
          <w:sz w:val="30"/>
          <w:szCs w:val="30"/>
        </w:rPr>
        <w:t>БОТЕВГРАД</w:t>
      </w:r>
    </w:p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1008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080"/>
        <w:gridCol w:w="3273"/>
        <w:gridCol w:w="1047"/>
        <w:gridCol w:w="2396"/>
        <w:gridCol w:w="2284"/>
      </w:tblGrid>
      <w:tr w:rsidR="004364E5" w:rsidRPr="004364E5" w:rsidTr="004364E5">
        <w:trPr>
          <w:trHeight w:val="7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Име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на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Отбор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Град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46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lang w:val="en-US" w:eastAsia="en-US"/>
              </w:rPr>
              <w:t>Роберта</w:t>
            </w:r>
            <w:proofErr w:type="spellEnd"/>
            <w:r w:rsidRPr="004364E5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lang w:val="en-US" w:eastAsia="en-US"/>
              </w:rPr>
              <w:t>Хаджийска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Айше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Ремзи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Омуртаг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Селджан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Рамадан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Хадисе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Факи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Александра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Христова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Даниела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Димитрова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48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Люба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Атанасова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Ефросина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Огнянова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Димов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Димана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Стефанова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Йована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Христова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Олга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Станева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Кирила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Минкова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Димов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50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Дилиана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Петрова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Мирослава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Росенова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груп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Милена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Николова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Калина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Георгиева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Дамла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Имам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52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Камелия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Желязкова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Жулиета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Бонева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Божидара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Георгиева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Христеа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Нинова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ДСД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Николинка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Бояджиева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Венислава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Димитрова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Ивана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Веселинова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54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Кристина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Станева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Катрин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Гаврилова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57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Румяна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Александрова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57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Гергана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Марева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57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АСК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Никол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Григорова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57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60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Катерина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Тончева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60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Магдалена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Бошикьова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60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63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Вергиния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Тилева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63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Пресияна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Данаилова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63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Мария-Луиза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Георгиева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63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66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Татяна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Любенова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Стефани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Димитрова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груп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Моника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Зайчова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Ева</w:t>
            </w:r>
            <w:proofErr w:type="spellEnd"/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Манчева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66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Левски</w:t>
            </w:r>
            <w:proofErr w:type="spellEnd"/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СЗ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Людмила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Красимирова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Сияна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Михайлова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Габриела</w:t>
            </w:r>
            <w:proofErr w:type="spellEnd"/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Ценкова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66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Файт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70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Емилия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Емилова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70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Еда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Сюлейман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70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75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Йелис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Илязова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75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РС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Дарина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Джакова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75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Ева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Ненова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75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Венислава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Кирилова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75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81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Алейна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Мехмед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81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Никол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Първанова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81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Рая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Доброслав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81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lang w:val="en-US" w:eastAsia="en-US"/>
              </w:rPr>
              <w:t>Никол</w:t>
            </w:r>
            <w:proofErr w:type="spellEnd"/>
            <w:r w:rsidRPr="004364E5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lang w:val="en-US" w:eastAsia="en-US"/>
              </w:rPr>
              <w:t>Владимирова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81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bookmarkStart w:id="0" w:name="_GoBack" w:colFirst="0" w:colLast="4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+81 </w:t>
            </w:r>
            <w:proofErr w:type="spellStart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4364E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bookmarkEnd w:id="0"/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Ростислава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Христова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81+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4364E5" w:rsidRPr="004364E5" w:rsidTr="004364E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Себахат</w:t>
            </w:r>
            <w:proofErr w:type="spellEnd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Ахмедова</w:t>
            </w:r>
            <w:proofErr w:type="spellEnd"/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4E5" w:rsidRPr="004364E5" w:rsidRDefault="004364E5" w:rsidP="004364E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4364E5">
              <w:rPr>
                <w:rFonts w:asciiTheme="majorHAnsi" w:hAnsiTheme="majorHAnsi" w:cs="Calibri"/>
                <w:color w:val="FF0000"/>
                <w:lang w:val="en-US" w:eastAsia="en-US"/>
              </w:rPr>
              <w:t>81+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4E5" w:rsidRPr="004364E5" w:rsidRDefault="004364E5" w:rsidP="004364E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4364E5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</w:tbl>
    <w:p w:rsidR="004364E5" w:rsidRDefault="004364E5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B4D" w:rsidRDefault="006C6B4D" w:rsidP="00144764">
      <w:r>
        <w:separator/>
      </w:r>
    </w:p>
  </w:endnote>
  <w:endnote w:type="continuationSeparator" w:id="0">
    <w:p w:rsidR="006C6B4D" w:rsidRDefault="006C6B4D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Default="00FE465F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Pr="00144764" w:rsidRDefault="00FE465F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B4D" w:rsidRDefault="006C6B4D" w:rsidP="00144764">
      <w:r>
        <w:separator/>
      </w:r>
    </w:p>
  </w:footnote>
  <w:footnote w:type="continuationSeparator" w:id="0">
    <w:p w:rsidR="006C6B4D" w:rsidRDefault="006C6B4D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Pr="00144764" w:rsidRDefault="00FE465F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223B83"/>
    <w:rsid w:val="002A4A8E"/>
    <w:rsid w:val="00300644"/>
    <w:rsid w:val="00347F56"/>
    <w:rsid w:val="003874E4"/>
    <w:rsid w:val="004364E5"/>
    <w:rsid w:val="00446467"/>
    <w:rsid w:val="00484BD5"/>
    <w:rsid w:val="00570DB0"/>
    <w:rsid w:val="00576D0A"/>
    <w:rsid w:val="005B76EA"/>
    <w:rsid w:val="00606305"/>
    <w:rsid w:val="0064642C"/>
    <w:rsid w:val="0068184A"/>
    <w:rsid w:val="006B4F16"/>
    <w:rsid w:val="006C6B4D"/>
    <w:rsid w:val="006D1ED9"/>
    <w:rsid w:val="007077B0"/>
    <w:rsid w:val="0073702F"/>
    <w:rsid w:val="0076018A"/>
    <w:rsid w:val="007777FC"/>
    <w:rsid w:val="00790EC8"/>
    <w:rsid w:val="00803877"/>
    <w:rsid w:val="008102F6"/>
    <w:rsid w:val="00853C82"/>
    <w:rsid w:val="008F1701"/>
    <w:rsid w:val="00917784"/>
    <w:rsid w:val="00920FBF"/>
    <w:rsid w:val="00A25AD5"/>
    <w:rsid w:val="00A87976"/>
    <w:rsid w:val="00AB28A5"/>
    <w:rsid w:val="00AD52FE"/>
    <w:rsid w:val="00B50314"/>
    <w:rsid w:val="00B555A9"/>
    <w:rsid w:val="00B5771A"/>
    <w:rsid w:val="00BE482C"/>
    <w:rsid w:val="00C42D45"/>
    <w:rsid w:val="00C505F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E127A4"/>
    <w:rsid w:val="00E1287C"/>
    <w:rsid w:val="00E247D5"/>
    <w:rsid w:val="00E33C7E"/>
    <w:rsid w:val="00E957A4"/>
    <w:rsid w:val="00E96AFF"/>
    <w:rsid w:val="00F815A2"/>
    <w:rsid w:val="00FB3D36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823A0-C250-4722-956E-24BC6EE73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cp:lastPrinted>2021-03-05T11:43:00Z</cp:lastPrinted>
  <dcterms:created xsi:type="dcterms:W3CDTF">2022-12-05T11:31:00Z</dcterms:created>
  <dcterms:modified xsi:type="dcterms:W3CDTF">2022-12-05T11:31:00Z</dcterms:modified>
</cp:coreProperties>
</file>